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A14BC6" w14:textId="5E1424E0" w:rsidR="0022159C" w:rsidRPr="0022159C" w:rsidRDefault="0022159C" w:rsidP="00FB7817">
      <w:pPr>
        <w:tabs>
          <w:tab w:val="left" w:pos="900"/>
        </w:tabs>
        <w:suppressAutoHyphens/>
        <w:spacing w:after="0" w:line="360" w:lineRule="auto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</w:p>
    <w:p w14:paraId="72F59F90" w14:textId="17E1D361" w:rsidR="004970DE" w:rsidRDefault="00FB7817" w:rsidP="00875700">
      <w:pPr>
        <w:suppressAutoHyphens/>
        <w:spacing w:after="360" w:line="360" w:lineRule="auto"/>
        <w:jc w:val="right"/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 xml:space="preserve">Załącznik nr </w:t>
      </w:r>
      <w:r w:rsidR="002F493D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6 do zapytania ofertowego</w:t>
      </w:r>
      <w:bookmarkStart w:id="0" w:name="_GoBack"/>
      <w:bookmarkEnd w:id="0"/>
    </w:p>
    <w:p w14:paraId="2D8B936A" w14:textId="77777777" w:rsidR="00FB7817" w:rsidRPr="00FB7817" w:rsidRDefault="00FB7817" w:rsidP="00FB7817">
      <w:pPr>
        <w:suppressAutoHyphens/>
        <w:spacing w:after="120" w:line="360" w:lineRule="auto"/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………………………………………………………………………………...</w:t>
      </w:r>
    </w:p>
    <w:p w14:paraId="5EA30C1E" w14:textId="77777777" w:rsidR="00FB7817" w:rsidRPr="00FB7817" w:rsidRDefault="00FB7817" w:rsidP="00FB7817">
      <w:pPr>
        <w:suppressAutoHyphens/>
        <w:spacing w:after="0" w:line="240" w:lineRule="auto"/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…………………………………………………………………….……….…..</w:t>
      </w:r>
    </w:p>
    <w:p w14:paraId="3014C719" w14:textId="77777777" w:rsidR="00FB7817" w:rsidRPr="00FB7817" w:rsidRDefault="00FB7817" w:rsidP="00FB7817">
      <w:pPr>
        <w:suppressAutoHyphens/>
        <w:spacing w:after="240" w:line="240" w:lineRule="auto"/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(nazwa i adres oferenta)</w:t>
      </w:r>
    </w:p>
    <w:p w14:paraId="2826C8A6" w14:textId="77777777" w:rsidR="00FB7817" w:rsidRPr="00FB7817" w:rsidRDefault="00FB7817" w:rsidP="00FB7817">
      <w:pPr>
        <w:suppressAutoHyphens/>
        <w:spacing w:after="0" w:line="240" w:lineRule="auto"/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………………………………………………………………………………..</w:t>
      </w:r>
    </w:p>
    <w:p w14:paraId="334B20A6" w14:textId="3F043313" w:rsidR="0022159C" w:rsidRPr="00FB7817" w:rsidRDefault="00FB7817" w:rsidP="00FB7817">
      <w:pPr>
        <w:suppressAutoHyphens/>
        <w:spacing w:after="240" w:line="240" w:lineRule="auto"/>
        <w:rPr>
          <w:rFonts w:ascii="Lato" w:eastAsia="Calibri" w:hAnsi="Lato" w:cs="Calibri"/>
          <w:i/>
          <w:i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(NIP oferenta)</w:t>
      </w:r>
    </w:p>
    <w:p w14:paraId="55C1A53A" w14:textId="77777777" w:rsidR="00FB7817" w:rsidRPr="00FB7817" w:rsidRDefault="00FB7817" w:rsidP="00FB7817">
      <w:pPr>
        <w:tabs>
          <w:tab w:val="left" w:pos="900"/>
        </w:tabs>
        <w:suppressAutoHyphens/>
        <w:spacing w:after="120" w:line="360" w:lineRule="auto"/>
        <w:jc w:val="center"/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  <w:t>OŚWIADCZENIE</w:t>
      </w:r>
    </w:p>
    <w:p w14:paraId="29B50084" w14:textId="00EC86EE" w:rsidR="0022159C" w:rsidRDefault="00FB7817" w:rsidP="00FB7817">
      <w:pPr>
        <w:tabs>
          <w:tab w:val="left" w:pos="900"/>
        </w:tabs>
        <w:suppressAutoHyphens/>
        <w:spacing w:after="0" w:line="360" w:lineRule="auto"/>
        <w:jc w:val="center"/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  <w:t>o braku powiązań osobowych i kapitałowych z Zamawiającym</w:t>
      </w:r>
    </w:p>
    <w:p w14:paraId="0D00F84F" w14:textId="3ABB504B" w:rsidR="00FB7817" w:rsidRPr="00FB7817" w:rsidRDefault="00FB7817" w:rsidP="00FB7817">
      <w:pPr>
        <w:tabs>
          <w:tab w:val="left" w:pos="900"/>
        </w:tabs>
        <w:suppressAutoHyphens/>
        <w:spacing w:after="240" w:line="360" w:lineRule="auto"/>
        <w:jc w:val="center"/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</w:pPr>
      <w:r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  <w:t>Kliniczne Centrum Ginekologii, Położnictwa i Neonatologii w Opolu</w:t>
      </w:r>
    </w:p>
    <w:p w14:paraId="18040B13" w14:textId="69566F5A" w:rsidR="00FB7817" w:rsidRPr="00FB7817" w:rsidRDefault="00FB7817" w:rsidP="00FB7817">
      <w:pPr>
        <w:tabs>
          <w:tab w:val="left" w:pos="900"/>
        </w:tabs>
        <w:suppressAutoHyphens/>
        <w:spacing w:after="120" w:line="360" w:lineRule="auto"/>
        <w:jc w:val="both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 xml:space="preserve">Składając ofertę w postępowaniu o udzielenie zamówienia prowadzonym w ramach Przedsięwzięcia pn. </w:t>
      </w:r>
      <w:r w:rsidR="001B0C0F">
        <w:rPr>
          <w:rFonts w:ascii="Lato" w:eastAsia="Times New Roman" w:hAnsi="Lato" w:cs="Calibri"/>
          <w:color w:val="FF0000"/>
          <w:kern w:val="0"/>
          <w:sz w:val="20"/>
          <w:szCs w:val="20"/>
          <w:lang w:eastAsia="ar-SA"/>
          <w14:ligatures w14:val="none"/>
        </w:rPr>
        <w:t xml:space="preserve"> </w:t>
      </w:r>
      <w:r w:rsidR="00E42690" w:rsidRP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 xml:space="preserve">Kliniczne Centrum Ginekologii, Położnictwa i Neonatologii w Opolu </w:t>
      </w:r>
      <w:r w:rsid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– dostępne dla osób ze </w:t>
      </w:r>
      <w:r w:rsidR="001B0C0F" w:rsidRP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szczególnymi potrzebami</w:t>
      </w:r>
      <w:r w:rsidRP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 xml:space="preserve"> 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w ramach Projektu grantowego pn. „Dostępność</w:t>
      </w:r>
      <w:r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 xml:space="preserve"> Plus dla AOS”, realizowanego w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ramach Działania FERS: 03.07 programu Fundusze Europejskie dla Rozwoju Społecznego 2021-2027</w:t>
      </w:r>
      <w:r w:rsidR="001B0C0F" w:rsidRPr="001B0C0F">
        <w:t xml:space="preserve"> </w:t>
      </w:r>
      <w:r w:rsidR="001B0C0F" w:rsidRPr="001B0C0F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określonego we wniosku o dofinansowanie projektu nr FERS.03.07-IP.07-0001/23, którego Beneficjentem jest Minister Zdrowia, współfinansowanego ze środków Europejskiego Funduszu Społecznego Plus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, niniejszym oświadczam/oświadczamy, że nie ma podstaw do wykluc</w:t>
      </w:r>
      <w:r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zenia mnie/nas z postępowania o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udzielenie zamówienia z uwagi na powi</w:t>
      </w:r>
      <w:r w:rsid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ązania osobowe lub kapitałowe z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Zamawiającym, tj. wzajemne powiązania między Zamawiając</w:t>
      </w:r>
      <w:r w:rsid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ym lub osobami upoważnionymi do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zaciągania zobowiązań w imieniu Zamawiającego lub osobami wykonującymi w imieniu Zamawiającego czynności związane z przygotowaniami przeprowadzeni</w:t>
      </w:r>
      <w:r w:rsid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em procedury wyboru Wykonawcy a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Wykonawcą, polegające w szczególności na:</w:t>
      </w:r>
    </w:p>
    <w:p w14:paraId="4C280AA6" w14:textId="6A3C050A" w:rsidR="00FB7817" w:rsidRPr="00FB7817" w:rsidRDefault="00FB7817" w:rsidP="00FB7817">
      <w:pPr>
        <w:pStyle w:val="Akapitzlist"/>
        <w:numPr>
          <w:ilvl w:val="0"/>
          <w:numId w:val="1"/>
        </w:numPr>
        <w:tabs>
          <w:tab w:val="left" w:pos="900"/>
        </w:tabs>
        <w:suppressAutoHyphens/>
        <w:spacing w:after="120" w:line="360" w:lineRule="auto"/>
        <w:jc w:val="both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uczestniczeniu w spółce jako wspólnik spółki cywilnej lub spółki osobowej,</w:t>
      </w:r>
    </w:p>
    <w:p w14:paraId="6400B46B" w14:textId="68268B4F" w:rsidR="00FB7817" w:rsidRPr="00FB7817" w:rsidRDefault="00FB7817" w:rsidP="00FB7817">
      <w:pPr>
        <w:pStyle w:val="Akapitzlist"/>
        <w:numPr>
          <w:ilvl w:val="0"/>
          <w:numId w:val="1"/>
        </w:numPr>
        <w:tabs>
          <w:tab w:val="left" w:pos="900"/>
        </w:tabs>
        <w:suppressAutoHyphens/>
        <w:spacing w:after="120" w:line="360" w:lineRule="auto"/>
        <w:jc w:val="both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posiadaniu co najmniej 10% udziałów lub akcji,</w:t>
      </w:r>
    </w:p>
    <w:p w14:paraId="183E10C5" w14:textId="145747E0" w:rsidR="00FB7817" w:rsidRPr="00FB7817" w:rsidRDefault="00FB7817" w:rsidP="00FB7817">
      <w:pPr>
        <w:pStyle w:val="Akapitzlist"/>
        <w:numPr>
          <w:ilvl w:val="0"/>
          <w:numId w:val="1"/>
        </w:numPr>
        <w:tabs>
          <w:tab w:val="left" w:pos="900"/>
        </w:tabs>
        <w:suppressAutoHyphens/>
        <w:spacing w:after="120" w:line="360" w:lineRule="auto"/>
        <w:jc w:val="both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pełnieniu funkcji członka organu nadzorczego lub zarządzającego, prokurenta, pełnomocnika,</w:t>
      </w:r>
    </w:p>
    <w:p w14:paraId="7A92B429" w14:textId="29A7254E" w:rsidR="00FB7817" w:rsidRPr="004970DE" w:rsidRDefault="00FB7817" w:rsidP="004970DE">
      <w:pPr>
        <w:pStyle w:val="Akapitzlist"/>
        <w:numPr>
          <w:ilvl w:val="0"/>
          <w:numId w:val="1"/>
        </w:numPr>
        <w:tabs>
          <w:tab w:val="left" w:pos="900"/>
        </w:tabs>
        <w:suppressAutoHyphens/>
        <w:spacing w:after="720" w:line="360" w:lineRule="auto"/>
        <w:jc w:val="both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pozostawaniu w takim stosunku prawnym lub faktycznym, który może budzić uzasadnione wątpliwości, co do bezstronności w wyborze Wykonawcy,</w:t>
      </w:r>
      <w:r w:rsid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 xml:space="preserve"> w szczególności pozostawanie w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związku małżeńskim, w stosunku pokrewieństwa lub powinowactwa w linii prostej, pokrewieństwa lub powinowactwa w linii bocznej do drugiego stopnia lub w stosunku przysposobienia, opieki lub kurateli.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4728"/>
        <w:gridCol w:w="4729"/>
      </w:tblGrid>
      <w:tr w:rsidR="00FB7817" w14:paraId="39070F08" w14:textId="77777777" w:rsidTr="00FB7817">
        <w:trPr>
          <w:trHeight w:val="113"/>
        </w:trPr>
        <w:tc>
          <w:tcPr>
            <w:tcW w:w="2500" w:type="pct"/>
          </w:tcPr>
          <w:p w14:paraId="691676BD" w14:textId="61F3E5E5" w:rsidR="00FB7817" w:rsidRDefault="00FB781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…………………………………. </w:t>
            </w:r>
          </w:p>
        </w:tc>
        <w:tc>
          <w:tcPr>
            <w:tcW w:w="2500" w:type="pct"/>
          </w:tcPr>
          <w:p w14:paraId="1DD61597" w14:textId="535BD657" w:rsidR="00FB7817" w:rsidRDefault="00FB781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………………………………….………………………………….…………….</w:t>
            </w:r>
          </w:p>
        </w:tc>
      </w:tr>
      <w:tr w:rsidR="00FB7817" w14:paraId="7F48E3CE" w14:textId="77777777" w:rsidTr="00FB7817">
        <w:trPr>
          <w:trHeight w:val="103"/>
        </w:trPr>
        <w:tc>
          <w:tcPr>
            <w:tcW w:w="2500" w:type="pct"/>
          </w:tcPr>
          <w:p w14:paraId="5ED88331" w14:textId="4FDA684D" w:rsidR="00FB7817" w:rsidRDefault="00FB7817" w:rsidP="002E6DB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(miejscowość, data)</w:t>
            </w:r>
          </w:p>
        </w:tc>
        <w:tc>
          <w:tcPr>
            <w:tcW w:w="2500" w:type="pct"/>
          </w:tcPr>
          <w:p w14:paraId="332DCE1C" w14:textId="64C760D3" w:rsidR="00FB7817" w:rsidRDefault="00FB7817" w:rsidP="002E6DB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(podpis / pieczęć upoważnionego Przedstawiciela Oferenta)</w:t>
            </w:r>
          </w:p>
        </w:tc>
      </w:tr>
    </w:tbl>
    <w:p w14:paraId="23F4C061" w14:textId="77777777" w:rsidR="00E729F4" w:rsidRDefault="00E729F4" w:rsidP="00FB7817">
      <w:pPr>
        <w:spacing w:line="360" w:lineRule="auto"/>
      </w:pPr>
    </w:p>
    <w:sectPr w:rsidR="00E729F4" w:rsidSect="00FB7817">
      <w:headerReference w:type="default" r:id="rId7"/>
      <w:pgSz w:w="11906" w:h="16838"/>
      <w:pgMar w:top="1418" w:right="1418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EE82D" w14:textId="77777777" w:rsidR="004E4084" w:rsidRDefault="004E4084" w:rsidP="0022159C">
      <w:pPr>
        <w:spacing w:after="0" w:line="240" w:lineRule="auto"/>
      </w:pPr>
      <w:r>
        <w:separator/>
      </w:r>
    </w:p>
  </w:endnote>
  <w:endnote w:type="continuationSeparator" w:id="0">
    <w:p w14:paraId="024894B8" w14:textId="77777777" w:rsidR="004E4084" w:rsidRDefault="004E4084" w:rsidP="00221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316A0" w14:textId="77777777" w:rsidR="004E4084" w:rsidRDefault="004E4084" w:rsidP="0022159C">
      <w:pPr>
        <w:spacing w:after="0" w:line="240" w:lineRule="auto"/>
      </w:pPr>
      <w:r>
        <w:separator/>
      </w:r>
    </w:p>
  </w:footnote>
  <w:footnote w:type="continuationSeparator" w:id="0">
    <w:p w14:paraId="32171B8D" w14:textId="77777777" w:rsidR="004E4084" w:rsidRDefault="004E4084" w:rsidP="00221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F0744" w14:textId="4DDE4FB1" w:rsidR="001B0C0F" w:rsidRDefault="001B0C0F">
    <w:pPr>
      <w:pStyle w:val="Nagwek"/>
    </w:pPr>
    <w:r>
      <w:rPr>
        <w:noProof/>
        <w:lang w:eastAsia="pl-PL"/>
      </w:rPr>
      <w:drawing>
        <wp:inline distT="0" distB="0" distL="0" distR="0" wp14:anchorId="64A41FBA" wp14:editId="07620807">
          <wp:extent cx="5761355" cy="792480"/>
          <wp:effectExtent l="0" t="0" r="0" b="762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44053"/>
    <w:multiLevelType w:val="hybridMultilevel"/>
    <w:tmpl w:val="D4345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59C"/>
    <w:rsid w:val="000609D6"/>
    <w:rsid w:val="00065BA5"/>
    <w:rsid w:val="00080BB3"/>
    <w:rsid w:val="000D347D"/>
    <w:rsid w:val="00175473"/>
    <w:rsid w:val="001B0C0F"/>
    <w:rsid w:val="001F3213"/>
    <w:rsid w:val="0022159C"/>
    <w:rsid w:val="002443D5"/>
    <w:rsid w:val="00253F80"/>
    <w:rsid w:val="002E6DBA"/>
    <w:rsid w:val="002F493D"/>
    <w:rsid w:val="003F64CD"/>
    <w:rsid w:val="00451C3F"/>
    <w:rsid w:val="004970DE"/>
    <w:rsid w:val="00497F4E"/>
    <w:rsid w:val="004C5E96"/>
    <w:rsid w:val="004E4084"/>
    <w:rsid w:val="00513BC7"/>
    <w:rsid w:val="00561388"/>
    <w:rsid w:val="005779FD"/>
    <w:rsid w:val="006D7FEC"/>
    <w:rsid w:val="00864285"/>
    <w:rsid w:val="00867DE0"/>
    <w:rsid w:val="00875700"/>
    <w:rsid w:val="008A5EDA"/>
    <w:rsid w:val="008F6776"/>
    <w:rsid w:val="009D16BE"/>
    <w:rsid w:val="00A10D2E"/>
    <w:rsid w:val="00B17741"/>
    <w:rsid w:val="00D8346C"/>
    <w:rsid w:val="00D901D8"/>
    <w:rsid w:val="00DC6E8B"/>
    <w:rsid w:val="00E33A5F"/>
    <w:rsid w:val="00E42690"/>
    <w:rsid w:val="00E729F4"/>
    <w:rsid w:val="00FB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5355F"/>
  <w15:docId w15:val="{69CF818A-C3A7-4F5D-B8A2-FBB00A23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15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15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15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15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15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15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15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15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15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15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15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15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15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15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15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15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15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15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15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15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15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15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15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15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15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15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15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15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159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15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159C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semiHidden/>
    <w:unhideWhenUsed/>
    <w:rsid w:val="0022159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81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B7817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B0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0C0F"/>
  </w:style>
  <w:style w:type="paragraph" w:styleId="Stopka">
    <w:name w:val="footer"/>
    <w:basedOn w:val="Normalny"/>
    <w:link w:val="StopkaZnak"/>
    <w:uiPriority w:val="99"/>
    <w:unhideWhenUsed/>
    <w:rsid w:val="001B0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C0F"/>
  </w:style>
  <w:style w:type="character" w:styleId="Odwoaniedokomentarza">
    <w:name w:val="annotation reference"/>
    <w:basedOn w:val="Domylnaczcionkaakapitu"/>
    <w:uiPriority w:val="99"/>
    <w:semiHidden/>
    <w:unhideWhenUsed/>
    <w:rsid w:val="00E426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6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6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6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6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A9F02BC0.dotm</Template>
  <TotalTime>20</TotalTime>
  <Pages>1</Pages>
  <Words>296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Szymańska Joanna</dc:creator>
  <cp:keywords/>
  <dc:description/>
  <cp:lastModifiedBy>Joanna Kotwica</cp:lastModifiedBy>
  <cp:revision>15</cp:revision>
  <cp:lastPrinted>2025-06-16T10:35:00Z</cp:lastPrinted>
  <dcterms:created xsi:type="dcterms:W3CDTF">2025-06-16T12:48:00Z</dcterms:created>
  <dcterms:modified xsi:type="dcterms:W3CDTF">2026-04-03T09:06:00Z</dcterms:modified>
</cp:coreProperties>
</file>